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DFC81" w14:textId="77777777" w:rsidR="00871568" w:rsidRDefault="00871568" w:rsidP="0087156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GOBET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CDCBC94" w14:textId="77777777" w:rsidR="00871568" w:rsidRDefault="00871568" w:rsidP="00871568">
      <w:pPr>
        <w:pStyle w:val="NoSpacing"/>
        <w:rPr>
          <w:rFonts w:cs="Times New Roman"/>
          <w:szCs w:val="24"/>
        </w:rPr>
      </w:pPr>
    </w:p>
    <w:p w14:paraId="0B3B39D5" w14:textId="77777777" w:rsidR="00871568" w:rsidRDefault="00871568" w:rsidP="00871568">
      <w:pPr>
        <w:pStyle w:val="NoSpacing"/>
        <w:rPr>
          <w:rFonts w:cs="Times New Roman"/>
          <w:szCs w:val="24"/>
        </w:rPr>
      </w:pPr>
    </w:p>
    <w:p w14:paraId="7A265F77" w14:textId="77777777" w:rsidR="00871568" w:rsidRDefault="00871568" w:rsidP="008715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Bedminster, Somerset,</w:t>
      </w:r>
    </w:p>
    <w:p w14:paraId="2D295630" w14:textId="77777777" w:rsidR="00871568" w:rsidRDefault="00871568" w:rsidP="008715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Joan Barre(q.v.).</w:t>
      </w:r>
    </w:p>
    <w:p w14:paraId="25DC2FF4" w14:textId="77777777" w:rsidR="00871568" w:rsidRDefault="00871568" w:rsidP="008715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B28662E" w14:textId="77777777" w:rsidR="00871568" w:rsidRDefault="00871568" w:rsidP="0087156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p.99)</w:t>
      </w:r>
    </w:p>
    <w:p w14:paraId="27E4B194" w14:textId="77777777" w:rsidR="00871568" w:rsidRDefault="00871568" w:rsidP="00871568">
      <w:pPr>
        <w:pStyle w:val="NoSpacing"/>
        <w:rPr>
          <w:rFonts w:eastAsia="Times New Roman" w:cs="Times New Roman"/>
          <w:szCs w:val="24"/>
        </w:rPr>
      </w:pPr>
    </w:p>
    <w:p w14:paraId="0B7D3D75" w14:textId="77777777" w:rsidR="00871568" w:rsidRDefault="00871568" w:rsidP="00871568">
      <w:pPr>
        <w:pStyle w:val="NoSpacing"/>
        <w:rPr>
          <w:rFonts w:eastAsia="Times New Roman" w:cs="Times New Roman"/>
          <w:szCs w:val="24"/>
        </w:rPr>
      </w:pPr>
    </w:p>
    <w:p w14:paraId="5EAB57F1" w14:textId="77777777" w:rsidR="00871568" w:rsidRDefault="00871568" w:rsidP="008715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July 2023</w:t>
      </w:r>
    </w:p>
    <w:p w14:paraId="5CA794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FEAD8" w14:textId="77777777" w:rsidR="00871568" w:rsidRDefault="00871568" w:rsidP="009139A6">
      <w:r>
        <w:separator/>
      </w:r>
    </w:p>
  </w:endnote>
  <w:endnote w:type="continuationSeparator" w:id="0">
    <w:p w14:paraId="32FE3177" w14:textId="77777777" w:rsidR="00871568" w:rsidRDefault="008715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95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72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DA7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885E" w14:textId="77777777" w:rsidR="00871568" w:rsidRDefault="00871568" w:rsidP="009139A6">
      <w:r>
        <w:separator/>
      </w:r>
    </w:p>
  </w:footnote>
  <w:footnote w:type="continuationSeparator" w:id="0">
    <w:p w14:paraId="682D4A0D" w14:textId="77777777" w:rsidR="00871568" w:rsidRDefault="008715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0A0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9D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5C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568"/>
    <w:rsid w:val="000666E0"/>
    <w:rsid w:val="002510B7"/>
    <w:rsid w:val="005C130B"/>
    <w:rsid w:val="00826F5C"/>
    <w:rsid w:val="0087156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3B15A"/>
  <w15:chartTrackingRefBased/>
  <w15:docId w15:val="{1906FD74-CDB6-4158-B746-75D3453E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2023-07-24T17:54:00Z</dcterms:created>
  <dcterms:modified xsi:type="dcterms:W3CDTF">2023-07-24T17:55:00Z</dcterms:modified>
</cp:coreProperties>
</file>